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B56BF" w14:textId="2D1CD68C" w:rsidR="00AF01A0" w:rsidRPr="001E21A7" w:rsidRDefault="00F53B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1E21A7">
        <w:rPr>
          <w:rFonts w:cs="Arial"/>
          <w:b/>
          <w:sz w:val="24"/>
          <w:szCs w:val="24"/>
        </w:rPr>
        <w:t>3GPP TSG-RAN5 Meeting #</w:t>
      </w:r>
      <w:r w:rsidR="001E21A7" w:rsidRPr="001E21A7">
        <w:rPr>
          <w:rFonts w:cs="Arial"/>
          <w:b/>
          <w:sz w:val="24"/>
          <w:szCs w:val="24"/>
        </w:rPr>
        <w:t>100</w:t>
      </w:r>
      <w:r w:rsidRPr="001E21A7">
        <w:rPr>
          <w:b/>
          <w:i/>
          <w:sz w:val="28"/>
        </w:rPr>
        <w:tab/>
        <w:t>R5-</w:t>
      </w:r>
      <w:r w:rsidR="00606313" w:rsidRPr="001E21A7">
        <w:rPr>
          <w:b/>
          <w:i/>
          <w:sz w:val="28"/>
        </w:rPr>
        <w:t>23</w:t>
      </w:r>
      <w:r w:rsidR="001E21A7" w:rsidRPr="001E21A7">
        <w:rPr>
          <w:b/>
          <w:i/>
          <w:sz w:val="28"/>
        </w:rPr>
        <w:t>40</w:t>
      </w:r>
      <w:r w:rsidR="005031AE">
        <w:rPr>
          <w:b/>
          <w:i/>
          <w:sz w:val="28"/>
        </w:rPr>
        <w:t>7</w:t>
      </w:r>
      <w:r w:rsidR="00F40B26">
        <w:rPr>
          <w:b/>
          <w:i/>
          <w:sz w:val="28"/>
        </w:rPr>
        <w:t>9</w:t>
      </w:r>
    </w:p>
    <w:p w14:paraId="4C9BBEF1" w14:textId="393F88CA" w:rsidR="00AF01A0" w:rsidRDefault="001E21A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E21A7">
        <w:rPr>
          <w:rFonts w:ascii="Arial" w:hAnsi="Arial" w:cs="Arial"/>
          <w:b/>
          <w:bCs/>
          <w:sz w:val="24"/>
          <w:lang w:val="it-IT"/>
        </w:rPr>
        <w:t>Toulouse, France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21st – 25th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Aug,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F53B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F53B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:rsidRPr="001E21A7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Title:</w:t>
            </w:r>
            <w:r w:rsidRPr="001E21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0B14A17D" w:rsidR="00AF01A0" w:rsidRPr="001E21A7" w:rsidRDefault="00F53B8A">
            <w:pPr>
              <w:pStyle w:val="CRCoverPage"/>
              <w:spacing w:after="0"/>
              <w:ind w:left="100"/>
            </w:pPr>
            <w:r w:rsidRPr="001E21A7">
              <w:t xml:space="preserve">PRD21 CDS: </w:t>
            </w:r>
            <w:r w:rsidR="001E21A7" w:rsidRPr="001E21A7">
              <w:t xml:space="preserve">PC3 </w:t>
            </w:r>
            <w:r w:rsidR="00F40B26" w:rsidRPr="00F40B26">
              <w:t>EN-DC DC_18A_n257I, DC_1A-18A_n257I, DC_1A-41A_n257I, DC_3A-18A_n257A, DC_3A-18A_n257I, DC_3A-41A_n257I, DC_1A-3A-18A_n257A, DC_1A-3A-18A_n257I, DC_1A-3A-41A_n257A, DC_1A-3A-41A_n257I</w:t>
            </w:r>
          </w:p>
        </w:tc>
      </w:tr>
      <w:tr w:rsidR="00AF01A0" w:rsidRPr="001E21A7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Pr="001E21A7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Pr="001E21A7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1AE8EA68" w:rsidR="00AF01A0" w:rsidRPr="001E21A7" w:rsidRDefault="001E21A7">
            <w:pPr>
              <w:pStyle w:val="CRCoverPage"/>
              <w:spacing w:after="0"/>
              <w:ind w:left="100"/>
            </w:pPr>
            <w:r w:rsidRPr="001E21A7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Pr="001E21A7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Pr="001E21A7" w:rsidRDefault="00F53B8A">
            <w:pPr>
              <w:pStyle w:val="CRCoverPage"/>
              <w:spacing w:after="0"/>
              <w:jc w:val="right"/>
            </w:pPr>
            <w:r w:rsidRPr="001E21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30F65479" w:rsidR="00AF01A0" w:rsidRDefault="001E21A7">
            <w:pPr>
              <w:pStyle w:val="CRCoverPage"/>
              <w:spacing w:after="0"/>
              <w:ind w:left="100"/>
            </w:pPr>
            <w:r w:rsidRPr="001E21A7">
              <w:t>2023-08-25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F53B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56FF64AB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F53B8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F53B8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F53B8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F53B8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F53B8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7475670D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5AD696D8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465F8DFA" w:rsidR="00AF01A0" w:rsidRPr="00F40B26" w:rsidRDefault="00F40B2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F53B8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00D5C6DA" w:rsidR="00FD0575" w:rsidRPr="001938BC" w:rsidRDefault="00F40B26" w:rsidP="00FD0575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bookmarkStart w:id="1" w:name="_GoBack"/>
            <w:bookmarkEnd w:id="1"/>
            <w:r w:rsidRPr="00F40B26">
              <w:rPr>
                <w:rFonts w:eastAsia="游明朝"/>
                <w:lang w:eastAsia="ja-JP"/>
              </w:rPr>
              <w:t>DC_18A_n257I, DC_1A-18A_n257I, DC_1A-41A_n257I, DC_3A-18A_n257A, DC_3A-18A_n257I, DC_3A-41A_n257I, DC_1A-3A-18A_n257A, DC_1A-3A-18A_n257I, DC_1A-3A-41A_n257A, DC_1A-3A-41A_n257I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F53B8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p w14:paraId="7CFF1F43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5F49B8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C9C05C3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0895F597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BFB5D1F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5306219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C305264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44D5A32A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2E15E1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AE49944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1ED87C8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22F058F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PC3 and configuration types where PRD21 includes WP template, e.g. NR CA PC3 FR1, NR CA PC3 FR2, NR SUL PC3 FR1, EN-DC PC3 FR1, EN-DC PC3 FR2, NR band and CBW FR1, NR </w:t>
      </w:r>
      <w:r>
        <w:rPr>
          <w:i/>
          <w:iCs/>
          <w:color w:val="FF0000"/>
          <w:lang w:val="en-US"/>
        </w:rPr>
        <w:lastRenderedPageBreak/>
        <w:t>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59CBA" w14:textId="77777777" w:rsidR="009738F5" w:rsidRDefault="009738F5">
      <w:pPr>
        <w:spacing w:after="0"/>
      </w:pPr>
      <w:r>
        <w:separator/>
      </w:r>
    </w:p>
  </w:endnote>
  <w:endnote w:type="continuationSeparator" w:id="0">
    <w:p w14:paraId="139C6122" w14:textId="77777777" w:rsidR="009738F5" w:rsidRDefault="009738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9436" w14:textId="77777777" w:rsidR="00AF01A0" w:rsidRDefault="00F53B8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47051" w14:textId="77777777" w:rsidR="009738F5" w:rsidRDefault="009738F5">
      <w:pPr>
        <w:spacing w:after="0"/>
      </w:pPr>
      <w:r>
        <w:separator/>
      </w:r>
    </w:p>
  </w:footnote>
  <w:footnote w:type="continuationSeparator" w:id="0">
    <w:p w14:paraId="4006B1EF" w14:textId="77777777" w:rsidR="009738F5" w:rsidRDefault="009738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837E0" w14:textId="77777777" w:rsidR="00AF01A0" w:rsidRDefault="00AF01A0">
    <w:pPr>
      <w:pStyle w:val="afe"/>
    </w:pPr>
  </w:p>
  <w:p w14:paraId="5CE44744" w14:textId="77777777" w:rsidR="00AF01A0" w:rsidRDefault="00AF01A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3EDF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8BC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21A7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667B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031AE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38F5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1F4A"/>
    <w:rsid w:val="00E26D6A"/>
    <w:rsid w:val="00E31120"/>
    <w:rsid w:val="00E338CB"/>
    <w:rsid w:val="00E36665"/>
    <w:rsid w:val="00E37709"/>
    <w:rsid w:val="00E403D0"/>
    <w:rsid w:val="00E42DBD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0B26"/>
    <w:rsid w:val="00F41375"/>
    <w:rsid w:val="00F44152"/>
    <w:rsid w:val="00F45990"/>
    <w:rsid w:val="00F47D9B"/>
    <w:rsid w:val="00F529CD"/>
    <w:rsid w:val="00F53B8A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styleId="afff9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74664C-B486-4642-9A01-FB096D44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437</Words>
  <Characters>2492</Characters>
  <Application>Microsoft Office Word</Application>
  <DocSecurity>0</DocSecurity>
  <Lines>20</Lines>
  <Paragraphs>5</Paragraphs>
  <ScaleCrop>false</ScaleCrop>
  <Company>ETSI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12</cp:revision>
  <cp:lastPrinted>2020-02-05T15:54:00Z</cp:lastPrinted>
  <dcterms:created xsi:type="dcterms:W3CDTF">2022-09-02T09:30:00Z</dcterms:created>
  <dcterms:modified xsi:type="dcterms:W3CDTF">2023-08-22T16:38:00Z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